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F9591" w14:textId="2885389B" w:rsidR="006B2F86" w:rsidRDefault="003A12C5" w:rsidP="00E71FC3">
      <w:pPr>
        <w:pStyle w:val="NoSpacing"/>
      </w:pPr>
      <w:r>
        <w:rPr>
          <w:u w:val="single"/>
        </w:rPr>
        <w:t>John OLDEMEDE, junior</w:t>
      </w:r>
      <w:r>
        <w:t xml:space="preserve">    </w:t>
      </w:r>
      <w:proofErr w:type="gramStart"/>
      <w:r>
        <w:t xml:space="preserve">   (</w:t>
      </w:r>
      <w:proofErr w:type="gramEnd"/>
      <w:r>
        <w:t>d.1502)</w:t>
      </w:r>
    </w:p>
    <w:p w14:paraId="19D965A2" w14:textId="71FB2DD8" w:rsidR="003A12C5" w:rsidRDefault="003A12C5" w:rsidP="00E71FC3">
      <w:pPr>
        <w:pStyle w:val="NoSpacing"/>
      </w:pPr>
      <w:r>
        <w:t xml:space="preserve">of </w:t>
      </w:r>
      <w:proofErr w:type="spellStart"/>
      <w:r>
        <w:t>Goodneston</w:t>
      </w:r>
      <w:proofErr w:type="spellEnd"/>
      <w:r>
        <w:t>, Kent.</w:t>
      </w:r>
    </w:p>
    <w:p w14:paraId="4C1AA876" w14:textId="35BDA47D" w:rsidR="003A12C5" w:rsidRDefault="003A12C5" w:rsidP="00E71FC3">
      <w:pPr>
        <w:pStyle w:val="NoSpacing"/>
      </w:pPr>
    </w:p>
    <w:p w14:paraId="475C1F49" w14:textId="3428FF20" w:rsidR="003A12C5" w:rsidRDefault="003A12C5" w:rsidP="00E71FC3">
      <w:pPr>
        <w:pStyle w:val="NoSpacing"/>
      </w:pPr>
    </w:p>
    <w:p w14:paraId="23D02CAB" w14:textId="22D7A468" w:rsidR="003A12C5" w:rsidRDefault="003A12C5" w:rsidP="00E71FC3">
      <w:pPr>
        <w:pStyle w:val="NoSpacing"/>
      </w:pPr>
      <w:r>
        <w:t xml:space="preserve">Son of John </w:t>
      </w:r>
      <w:proofErr w:type="spellStart"/>
      <w:r>
        <w:t>Oldemede</w:t>
      </w:r>
      <w:proofErr w:type="spellEnd"/>
      <w:r>
        <w:t>.</w:t>
      </w:r>
    </w:p>
    <w:p w14:paraId="45CB00FF" w14:textId="11EE8597" w:rsidR="003A12C5" w:rsidRDefault="003A12C5" w:rsidP="00E71FC3">
      <w:pPr>
        <w:pStyle w:val="NoSpacing"/>
      </w:pPr>
      <w:r>
        <w:t>(</w:t>
      </w:r>
      <w:hyperlink r:id="rId6" w:history="1">
        <w:r w:rsidRPr="00104C59">
          <w:rPr>
            <w:rStyle w:val="Hyperlink"/>
          </w:rPr>
          <w:t>http://www.kentarchaeology.org.uk/18/16/49.htm</w:t>
        </w:r>
      </w:hyperlink>
      <w:r>
        <w:t>)</w:t>
      </w:r>
    </w:p>
    <w:p w14:paraId="315C4D5E" w14:textId="2954E736" w:rsidR="003A12C5" w:rsidRDefault="003A12C5" w:rsidP="003A12C5">
      <w:pPr>
        <w:pStyle w:val="NoSpacing"/>
      </w:pPr>
      <w:r>
        <w:t xml:space="preserve">Brother of Robert </w:t>
      </w:r>
      <w:proofErr w:type="spellStart"/>
      <w:r>
        <w:t>Oldemede</w:t>
      </w:r>
      <w:proofErr w:type="spellEnd"/>
      <w:r>
        <w:t>(q.v.).   (ibid.)</w:t>
      </w:r>
    </w:p>
    <w:p w14:paraId="3936C53B" w14:textId="05392E45" w:rsidR="003A12C5" w:rsidRDefault="003A12C5" w:rsidP="003A12C5">
      <w:pPr>
        <w:pStyle w:val="NoSpacing"/>
      </w:pPr>
    </w:p>
    <w:p w14:paraId="7DB0CBA1" w14:textId="0280D308" w:rsidR="003A12C5" w:rsidRDefault="003A12C5" w:rsidP="003A12C5">
      <w:pPr>
        <w:pStyle w:val="NoSpacing"/>
      </w:pPr>
    </w:p>
    <w:p w14:paraId="232C90FB" w14:textId="40B7F05D" w:rsidR="003A12C5" w:rsidRDefault="003A12C5" w:rsidP="003A12C5">
      <w:pPr>
        <w:pStyle w:val="NoSpacing"/>
      </w:pPr>
      <w:r>
        <w:t>14 Aug.1502</w:t>
      </w:r>
      <w:r>
        <w:tab/>
        <w:t>He made his Will.   (ibid.)</w:t>
      </w:r>
    </w:p>
    <w:p w14:paraId="6B8CFB0C" w14:textId="1413C0D2" w:rsidR="003A12C5" w:rsidRDefault="003A12C5" w:rsidP="003A12C5">
      <w:pPr>
        <w:pStyle w:val="NoSpacing"/>
      </w:pPr>
      <w:r>
        <w:t xml:space="preserve">  3 Nov.</w:t>
      </w:r>
      <w:r>
        <w:tab/>
        <w:t>Probate of his Will.   (ibid.)</w:t>
      </w:r>
    </w:p>
    <w:p w14:paraId="54D8FB33" w14:textId="2329B53C" w:rsidR="003A12C5" w:rsidRDefault="003A12C5" w:rsidP="003A12C5">
      <w:pPr>
        <w:pStyle w:val="NoSpacing"/>
      </w:pPr>
    </w:p>
    <w:p w14:paraId="121A933F" w14:textId="208F8033" w:rsidR="003A12C5" w:rsidRDefault="003A12C5" w:rsidP="003A12C5">
      <w:pPr>
        <w:pStyle w:val="NoSpacing"/>
      </w:pPr>
    </w:p>
    <w:p w14:paraId="3C35F3BA" w14:textId="346C1ECA" w:rsidR="003A12C5" w:rsidRDefault="003A12C5" w:rsidP="003A12C5">
      <w:pPr>
        <w:pStyle w:val="NoSpacing"/>
      </w:pPr>
      <w:r>
        <w:t>Executor:   Thomas Christian(q.v.).   (ibid.)</w:t>
      </w:r>
    </w:p>
    <w:p w14:paraId="32E5F929" w14:textId="3B946233" w:rsidR="003A12C5" w:rsidRDefault="003A12C5" w:rsidP="003A12C5">
      <w:pPr>
        <w:pStyle w:val="NoSpacing"/>
      </w:pPr>
    </w:p>
    <w:p w14:paraId="4688233B" w14:textId="6FBC6D11" w:rsidR="003A12C5" w:rsidRDefault="003A12C5" w:rsidP="003A12C5">
      <w:pPr>
        <w:pStyle w:val="NoSpacing"/>
      </w:pPr>
    </w:p>
    <w:p w14:paraId="2AB10ED4" w14:textId="0027F769" w:rsidR="003A12C5" w:rsidRPr="003A12C5" w:rsidRDefault="003A12C5" w:rsidP="003A12C5">
      <w:pPr>
        <w:pStyle w:val="NoSpacing"/>
      </w:pPr>
      <w:r>
        <w:t>13 February 2018</w:t>
      </w:r>
      <w:bookmarkStart w:id="0" w:name="_GoBack"/>
      <w:bookmarkEnd w:id="0"/>
    </w:p>
    <w:sectPr w:rsidR="003A12C5" w:rsidRPr="003A12C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8C01C" w14:textId="77777777" w:rsidR="003A12C5" w:rsidRDefault="003A12C5" w:rsidP="00E71FC3">
      <w:pPr>
        <w:spacing w:after="0" w:line="240" w:lineRule="auto"/>
      </w:pPr>
      <w:r>
        <w:separator/>
      </w:r>
    </w:p>
  </w:endnote>
  <w:endnote w:type="continuationSeparator" w:id="0">
    <w:p w14:paraId="09FA84EC" w14:textId="77777777" w:rsidR="003A12C5" w:rsidRDefault="003A12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C54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9B6DD" w14:textId="77777777" w:rsidR="003A12C5" w:rsidRDefault="003A12C5" w:rsidP="00E71FC3">
      <w:pPr>
        <w:spacing w:after="0" w:line="240" w:lineRule="auto"/>
      </w:pPr>
      <w:r>
        <w:separator/>
      </w:r>
    </w:p>
  </w:footnote>
  <w:footnote w:type="continuationSeparator" w:id="0">
    <w:p w14:paraId="3095F78C" w14:textId="77777777" w:rsidR="003A12C5" w:rsidRDefault="003A12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C5"/>
    <w:rsid w:val="001A7C09"/>
    <w:rsid w:val="003A12C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5BF91"/>
  <w15:chartTrackingRefBased/>
  <w15:docId w15:val="{996CBA5E-5280-4456-9BB0-5F041A0C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A12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12C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4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2018-02-13T22:11:00Z</dcterms:created>
  <dcterms:modified xsi:type="dcterms:W3CDTF">2018-02-13T22:16:00Z</dcterms:modified>
</cp:coreProperties>
</file>